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54EE1" w14:textId="30DACC6F" w:rsidR="009A7B7A" w:rsidRDefault="009A7B7A" w:rsidP="009A7B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Martin HERVY</w:t>
      </w:r>
      <w:r>
        <w:rPr>
          <w:rFonts w:cs="Times New Roman"/>
          <w:szCs w:val="24"/>
        </w:rPr>
        <w:t xml:space="preserve">      (fl.1443</w:t>
      </w:r>
      <w:r w:rsidR="001228F8">
        <w:rPr>
          <w:rFonts w:cs="Times New Roman"/>
          <w:szCs w:val="24"/>
        </w:rPr>
        <w:t>-5</w:t>
      </w:r>
      <w:r>
        <w:rPr>
          <w:rFonts w:cs="Times New Roman"/>
          <w:szCs w:val="24"/>
        </w:rPr>
        <w:t>)</w:t>
      </w:r>
    </w:p>
    <w:p w14:paraId="4EDFD7B1" w14:textId="6AF80DA1" w:rsidR="009A7B7A" w:rsidRDefault="009A7B7A" w:rsidP="009A7B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r w:rsidR="00177B7F">
        <w:rPr>
          <w:rFonts w:cs="Times New Roman"/>
          <w:szCs w:val="24"/>
        </w:rPr>
        <w:t>Bodmin Priory.</w:t>
      </w:r>
    </w:p>
    <w:p w14:paraId="7C6285DA" w14:textId="77777777" w:rsidR="009A7B7A" w:rsidRDefault="009A7B7A" w:rsidP="009A7B7A">
      <w:pPr>
        <w:pStyle w:val="NoSpacing"/>
        <w:rPr>
          <w:rFonts w:cs="Times New Roman"/>
          <w:szCs w:val="24"/>
        </w:rPr>
      </w:pPr>
    </w:p>
    <w:p w14:paraId="6AB5F341" w14:textId="77777777" w:rsidR="009A7B7A" w:rsidRDefault="009A7B7A" w:rsidP="009A7B7A">
      <w:pPr>
        <w:pStyle w:val="NoSpacing"/>
        <w:rPr>
          <w:rFonts w:cs="Times New Roman"/>
          <w:szCs w:val="24"/>
        </w:rPr>
      </w:pPr>
    </w:p>
    <w:p w14:paraId="6141F694" w14:textId="77777777" w:rsidR="009A7B7A" w:rsidRDefault="009A7B7A" w:rsidP="009A7B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Jun.</w:t>
      </w:r>
      <w:r>
        <w:rPr>
          <w:rFonts w:cs="Times New Roman"/>
          <w:szCs w:val="24"/>
        </w:rPr>
        <w:tab/>
        <w:t>1443</w:t>
      </w:r>
      <w:r>
        <w:rPr>
          <w:rFonts w:cs="Times New Roman"/>
          <w:szCs w:val="24"/>
        </w:rPr>
        <w:tab/>
        <w:t>He was ordained acolyte in Chudleigh, Devon.</w:t>
      </w:r>
    </w:p>
    <w:p w14:paraId="3A9D702C" w14:textId="77777777" w:rsidR="009A7B7A" w:rsidRDefault="009A7B7A" w:rsidP="009A7B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44E50ABF" w14:textId="77777777" w:rsidR="009A7B7A" w:rsidRDefault="009A7B7A" w:rsidP="009A7B7A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ed.G.R. Dunstan pub. by The Canterbury and York Society 1971 p.193)</w:t>
      </w:r>
    </w:p>
    <w:p w14:paraId="57082D4E" w14:textId="77777777" w:rsidR="00177B7F" w:rsidRDefault="00177B7F" w:rsidP="00177B7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Sep.1444</w:t>
      </w:r>
      <w:r>
        <w:rPr>
          <w:rFonts w:cs="Times New Roman"/>
          <w:szCs w:val="24"/>
        </w:rPr>
        <w:tab/>
        <w:t>He was ordained subdeacon in the chapel of the manor of Radway, Devon.</w:t>
      </w:r>
    </w:p>
    <w:p w14:paraId="4A8E7AC1" w14:textId="29288CCF" w:rsidR="00177B7F" w:rsidRDefault="00177B7F" w:rsidP="00177B7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(“Register of Edmund Lacy, Bishop of Exeter 1420-55” part 4 p.199)</w:t>
      </w:r>
    </w:p>
    <w:p w14:paraId="18ED9303" w14:textId="60B9C367" w:rsidR="007F1709" w:rsidRDefault="007F1709" w:rsidP="007F17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Dec.</w:t>
      </w:r>
      <w:r>
        <w:rPr>
          <w:rFonts w:cs="Times New Roman"/>
          <w:szCs w:val="24"/>
        </w:rPr>
        <w:tab/>
        <w:t>He was ordained deacon in the parochial church of Chudleigh, Devon.</w:t>
      </w:r>
    </w:p>
    <w:p w14:paraId="6D2DA803" w14:textId="77777777" w:rsidR="007F1709" w:rsidRDefault="007F1709" w:rsidP="007F17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1D672470" w14:textId="3CF59F47" w:rsidR="007F1709" w:rsidRDefault="007F1709" w:rsidP="007F1709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ed.G.R. Dunstan pub. by The Canterbury and York Society 1971 p.200)</w:t>
      </w:r>
    </w:p>
    <w:p w14:paraId="38C26282" w14:textId="77777777" w:rsidR="001228F8" w:rsidRDefault="001228F8" w:rsidP="001228F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Feb.1445</w:t>
      </w:r>
      <w:r>
        <w:rPr>
          <w:rFonts w:cs="Times New Roman"/>
          <w:szCs w:val="24"/>
        </w:rPr>
        <w:tab/>
        <w:t>He was ordained priest in the chapel below the manor of Clyst, Devon.</w:t>
      </w:r>
    </w:p>
    <w:p w14:paraId="67A17996" w14:textId="1449E81A" w:rsidR="001228F8" w:rsidRDefault="001228F8" w:rsidP="001228F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(“Register of Edmund Lacy, Bishop of Exeter 1420-55” part 4 p.201)</w:t>
      </w:r>
    </w:p>
    <w:p w14:paraId="21DA1529" w14:textId="77777777" w:rsidR="009A7B7A" w:rsidRDefault="009A7B7A" w:rsidP="009A7B7A">
      <w:pPr>
        <w:pStyle w:val="NoSpacing"/>
        <w:rPr>
          <w:rFonts w:cs="Times New Roman"/>
          <w:szCs w:val="24"/>
        </w:rPr>
      </w:pPr>
    </w:p>
    <w:p w14:paraId="7E2C3E44" w14:textId="10FFB28F" w:rsidR="009A7B7A" w:rsidRDefault="009A7B7A" w:rsidP="009A7B7A">
      <w:pPr>
        <w:pStyle w:val="NoSpacing"/>
        <w:rPr>
          <w:rFonts w:cs="Times New Roman"/>
          <w:szCs w:val="24"/>
        </w:rPr>
      </w:pPr>
    </w:p>
    <w:p w14:paraId="2D8A2B80" w14:textId="0ACA8546" w:rsidR="00177B7F" w:rsidRDefault="00177B7F" w:rsidP="009A7B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November 2024</w:t>
      </w:r>
    </w:p>
    <w:p w14:paraId="76EBCB5E" w14:textId="13C9C228" w:rsidR="001228F8" w:rsidRDefault="001228F8" w:rsidP="009A7B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November 2025</w:t>
      </w:r>
    </w:p>
    <w:p w14:paraId="7B123CB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3DA02" w14:textId="77777777" w:rsidR="009A7B7A" w:rsidRDefault="009A7B7A" w:rsidP="009139A6">
      <w:r>
        <w:separator/>
      </w:r>
    </w:p>
  </w:endnote>
  <w:endnote w:type="continuationSeparator" w:id="0">
    <w:p w14:paraId="7451D57A" w14:textId="77777777" w:rsidR="009A7B7A" w:rsidRDefault="009A7B7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D13C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C442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DDCA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FB078" w14:textId="77777777" w:rsidR="009A7B7A" w:rsidRDefault="009A7B7A" w:rsidP="009139A6">
      <w:r>
        <w:separator/>
      </w:r>
    </w:p>
  </w:footnote>
  <w:footnote w:type="continuationSeparator" w:id="0">
    <w:p w14:paraId="7C9223EB" w14:textId="77777777" w:rsidR="009A7B7A" w:rsidRDefault="009A7B7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E7E4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9B89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3153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B7A"/>
    <w:rsid w:val="000666E0"/>
    <w:rsid w:val="001228F8"/>
    <w:rsid w:val="00177B7F"/>
    <w:rsid w:val="002510B7"/>
    <w:rsid w:val="005C130B"/>
    <w:rsid w:val="007F1709"/>
    <w:rsid w:val="008205FD"/>
    <w:rsid w:val="00826F5C"/>
    <w:rsid w:val="009139A6"/>
    <w:rsid w:val="009448BB"/>
    <w:rsid w:val="00947624"/>
    <w:rsid w:val="009A7B7A"/>
    <w:rsid w:val="00A3176C"/>
    <w:rsid w:val="00AE65F8"/>
    <w:rsid w:val="00BA00AB"/>
    <w:rsid w:val="00CB4ED9"/>
    <w:rsid w:val="00EB3209"/>
    <w:rsid w:val="00F15491"/>
    <w:rsid w:val="00F41096"/>
    <w:rsid w:val="00F5287F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BF95BF"/>
  <w15:chartTrackingRefBased/>
  <w15:docId w15:val="{27F2D8D8-D3FB-4608-8231-AB8995129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5</TotalTime>
  <Pages>1</Pages>
  <Words>100</Words>
  <Characters>695</Characters>
  <Application>Microsoft Office Word</Application>
  <DocSecurity>0</DocSecurity>
  <Lines>30</Lines>
  <Paragraphs>19</Paragraphs>
  <ScaleCrop>false</ScaleCrop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2023-07-28T20:50:00Z</dcterms:created>
  <dcterms:modified xsi:type="dcterms:W3CDTF">2025-11-06T08:08:00Z</dcterms:modified>
</cp:coreProperties>
</file>